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791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1620"/>
        <w:gridCol w:w="900"/>
        <w:gridCol w:w="720"/>
        <w:gridCol w:w="2880"/>
        <w:gridCol w:w="720"/>
        <w:gridCol w:w="1080"/>
      </w:tblGrid>
      <w:tr w:rsidR="00316823" w:rsidRPr="00D82FDE" w:rsidTr="003B4EDB">
        <w:trPr>
          <w:trHeight w:val="1087"/>
        </w:trPr>
        <w:tc>
          <w:tcPr>
            <w:tcW w:w="1548" w:type="dxa"/>
          </w:tcPr>
          <w:p w:rsidR="00316823" w:rsidRPr="00D82FDE" w:rsidRDefault="00316823" w:rsidP="00D82FDE">
            <w:pPr>
              <w:jc w:val="center"/>
              <w:rPr>
                <w:b/>
                <w:sz w:val="28"/>
                <w:szCs w:val="28"/>
              </w:rPr>
            </w:pPr>
            <w:r w:rsidRPr="00D82FDE">
              <w:rPr>
                <w:rFonts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620" w:type="dxa"/>
          </w:tcPr>
          <w:p w:rsidR="00316823" w:rsidRPr="00D82FDE" w:rsidRDefault="00316823" w:rsidP="00D82FDE">
            <w:pPr>
              <w:jc w:val="center"/>
              <w:rPr>
                <w:b/>
                <w:sz w:val="28"/>
                <w:szCs w:val="28"/>
              </w:rPr>
            </w:pPr>
            <w:r w:rsidRPr="00D82FDE">
              <w:rPr>
                <w:rFonts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900" w:type="dxa"/>
          </w:tcPr>
          <w:p w:rsidR="00316823" w:rsidRPr="00D82FDE" w:rsidRDefault="00316823" w:rsidP="00D82F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组别</w:t>
            </w:r>
          </w:p>
        </w:tc>
        <w:tc>
          <w:tcPr>
            <w:tcW w:w="720" w:type="dxa"/>
          </w:tcPr>
          <w:p w:rsidR="00316823" w:rsidRPr="00D82FDE" w:rsidRDefault="00316823" w:rsidP="00D82F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场序</w:t>
            </w:r>
          </w:p>
        </w:tc>
        <w:tc>
          <w:tcPr>
            <w:tcW w:w="2880" w:type="dxa"/>
          </w:tcPr>
          <w:p w:rsidR="00316823" w:rsidRPr="00D82FDE" w:rsidRDefault="00316823" w:rsidP="00D82F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（浅）参</w:t>
            </w:r>
            <w:r w:rsidRPr="00D82FDE">
              <w:rPr>
                <w:rFonts w:hint="eastAsia"/>
                <w:b/>
                <w:sz w:val="28"/>
                <w:szCs w:val="28"/>
              </w:rPr>
              <w:t>球队（深）</w:t>
            </w:r>
          </w:p>
        </w:tc>
        <w:tc>
          <w:tcPr>
            <w:tcW w:w="720" w:type="dxa"/>
          </w:tcPr>
          <w:p w:rsidR="00316823" w:rsidRPr="00D82FDE" w:rsidRDefault="00316823" w:rsidP="00D82F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场地</w:t>
            </w:r>
          </w:p>
        </w:tc>
        <w:tc>
          <w:tcPr>
            <w:tcW w:w="1080" w:type="dxa"/>
          </w:tcPr>
          <w:p w:rsidR="00316823" w:rsidRPr="00D82FDE" w:rsidRDefault="00316823" w:rsidP="00D82F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316823" w:rsidRPr="00D82FDE" w:rsidTr="00EE7CAC">
        <w:trPr>
          <w:trHeight w:val="749"/>
        </w:trPr>
        <w:tc>
          <w:tcPr>
            <w:tcW w:w="1548" w:type="dxa"/>
            <w:vMerge w:val="restart"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</w:p>
          <w:p w:rsidR="00316823" w:rsidRDefault="00316823" w:rsidP="003B4EDB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9"/>
                <w:attr w:name="IsLunarDate" w:val="False"/>
                <w:attr w:name="IsROCDate" w:val="False"/>
              </w:smartTagPr>
              <w:r w:rsidRPr="00D82FDE">
                <w:rPr>
                  <w:b/>
                  <w:sz w:val="28"/>
                  <w:szCs w:val="28"/>
                </w:rPr>
                <w:t>11</w:t>
              </w:r>
              <w:r w:rsidRPr="00D82FDE"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19</w:t>
              </w:r>
              <w:r w:rsidRPr="00D82FDE"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620" w:type="dxa"/>
            <w:vMerge w:val="restart"/>
          </w:tcPr>
          <w:p w:rsidR="00316823" w:rsidRDefault="00316823" w:rsidP="003B4EDB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900" w:type="dxa"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880" w:type="dxa"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文传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资环</w:t>
            </w:r>
          </w:p>
        </w:tc>
        <w:tc>
          <w:tcPr>
            <w:tcW w:w="720" w:type="dxa"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3B4EDB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475"/>
        </w:trPr>
        <w:tc>
          <w:tcPr>
            <w:tcW w:w="1548" w:type="dxa"/>
            <w:vMerge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880" w:type="dxa"/>
          </w:tcPr>
          <w:p w:rsidR="00316823" w:rsidRPr="00D82FDE" w:rsidRDefault="00316823" w:rsidP="003B4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化生</w:t>
            </w:r>
          </w:p>
        </w:tc>
        <w:tc>
          <w:tcPr>
            <w:tcW w:w="720" w:type="dxa"/>
          </w:tcPr>
          <w:p w:rsidR="00316823" w:rsidRPr="00D82FDE" w:rsidRDefault="00316823" w:rsidP="003B4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3B4EDB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766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19:20</w:t>
            </w: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音舞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外院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465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 w:rsidRPr="00D82FDE">
              <w:rPr>
                <w:rFonts w:hint="eastAsia"/>
                <w:b/>
                <w:sz w:val="28"/>
                <w:szCs w:val="28"/>
              </w:rPr>
              <w:t>软件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美设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776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 w:rsidRPr="00D82FDE">
              <w:rPr>
                <w:b/>
                <w:sz w:val="28"/>
                <w:szCs w:val="28"/>
              </w:rPr>
              <w:t>20:40</w:t>
            </w: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工商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数计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284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物信</w:t>
            </w:r>
            <w:r>
              <w:rPr>
                <w:b/>
                <w:sz w:val="28"/>
                <w:szCs w:val="28"/>
              </w:rPr>
              <w:t>——</w:t>
            </w:r>
            <w:r w:rsidRPr="00D82FDE">
              <w:rPr>
                <w:rFonts w:hint="eastAsia"/>
                <w:b/>
                <w:sz w:val="28"/>
                <w:szCs w:val="28"/>
              </w:rPr>
              <w:t>政发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c>
          <w:tcPr>
            <w:tcW w:w="1548" w:type="dxa"/>
            <w:vMerge w:val="restart"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1"/>
                <w:attr w:name="Year" w:val="2015"/>
              </w:smartTagPr>
              <w:r w:rsidRPr="00D82FDE">
                <w:rPr>
                  <w:b/>
                  <w:sz w:val="28"/>
                  <w:szCs w:val="28"/>
                </w:rPr>
                <w:t>11</w:t>
              </w:r>
              <w:r w:rsidRPr="00D82FDE"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20</w:t>
              </w:r>
              <w:r w:rsidRPr="00D82FDE"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620" w:type="dxa"/>
            <w:vMerge w:val="restart"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900" w:type="dxa"/>
          </w:tcPr>
          <w:p w:rsidR="00316823" w:rsidRPr="00D82FDE" w:rsidRDefault="00316823" w:rsidP="00EE7CA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 xml:space="preserve">A 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化生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资环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软件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19:20</w:t>
            </w:r>
          </w:p>
        </w:tc>
        <w:tc>
          <w:tcPr>
            <w:tcW w:w="900" w:type="dxa"/>
          </w:tcPr>
          <w:p w:rsidR="00316823" w:rsidRPr="00D82FDE" w:rsidRDefault="00316823" w:rsidP="00EE7CA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 xml:space="preserve">A 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外院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工商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文传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应科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732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 w:rsidRPr="00D82FDE">
              <w:rPr>
                <w:b/>
                <w:sz w:val="28"/>
                <w:szCs w:val="28"/>
              </w:rPr>
              <w:t>20:40</w:t>
            </w:r>
          </w:p>
        </w:tc>
        <w:tc>
          <w:tcPr>
            <w:tcW w:w="900" w:type="dxa"/>
          </w:tcPr>
          <w:p w:rsidR="00316823" w:rsidRPr="00D82FDE" w:rsidRDefault="00316823" w:rsidP="00EE7CA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 xml:space="preserve">A 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物信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美设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732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航海</w:t>
            </w:r>
            <w:r>
              <w:rPr>
                <w:b/>
                <w:sz w:val="28"/>
                <w:szCs w:val="28"/>
              </w:rPr>
              <w:t>——</w:t>
            </w:r>
            <w:r w:rsidRPr="00D82FDE">
              <w:rPr>
                <w:rFonts w:hint="eastAsia"/>
                <w:b/>
                <w:sz w:val="28"/>
                <w:szCs w:val="28"/>
              </w:rPr>
              <w:t>数计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623"/>
        </w:trPr>
        <w:tc>
          <w:tcPr>
            <w:tcW w:w="1548" w:type="dxa"/>
            <w:vMerge w:val="restart"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1"/>
                <w:attr w:name="IsLunarDate" w:val="False"/>
                <w:attr w:name="IsROCDate" w:val="False"/>
              </w:smartTagPr>
              <w:r w:rsidRPr="00D82FDE">
                <w:rPr>
                  <w:b/>
                  <w:sz w:val="28"/>
                  <w:szCs w:val="28"/>
                </w:rPr>
                <w:t>11</w:t>
              </w:r>
              <w:r w:rsidRPr="00D82FDE"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21</w:t>
              </w:r>
              <w:r w:rsidRPr="00D82FDE"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620" w:type="dxa"/>
            <w:vMerge w:val="restart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ind w:firstLineChars="49" w:firstLine="13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外院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资环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593"/>
        </w:trPr>
        <w:tc>
          <w:tcPr>
            <w:tcW w:w="1548" w:type="dxa"/>
            <w:vMerge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美设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化生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623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 w:rsidRPr="00D82FDE">
              <w:rPr>
                <w:rFonts w:hint="eastAsia"/>
                <w:b/>
                <w:sz w:val="28"/>
                <w:szCs w:val="28"/>
              </w:rPr>
              <w:t>数计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文传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738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物信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623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音舞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工商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  <w:tr w:rsidR="00316823" w:rsidRPr="00D82FDE" w:rsidTr="00EE7CAC">
        <w:trPr>
          <w:trHeight w:val="622"/>
        </w:trPr>
        <w:tc>
          <w:tcPr>
            <w:tcW w:w="1548" w:type="dxa"/>
            <w:vMerge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16823" w:rsidRDefault="00316823" w:rsidP="00EE7C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880" w:type="dxa"/>
          </w:tcPr>
          <w:p w:rsidR="00316823" w:rsidRPr="00D82FDE" w:rsidRDefault="00316823" w:rsidP="00EE7C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软件</w:t>
            </w:r>
          </w:p>
        </w:tc>
        <w:tc>
          <w:tcPr>
            <w:tcW w:w="72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080" w:type="dxa"/>
          </w:tcPr>
          <w:p w:rsidR="00316823" w:rsidRPr="00D82FDE" w:rsidRDefault="00316823" w:rsidP="00EE7CAC">
            <w:pPr>
              <w:rPr>
                <w:sz w:val="28"/>
                <w:szCs w:val="28"/>
              </w:rPr>
            </w:pPr>
          </w:p>
        </w:tc>
      </w:tr>
    </w:tbl>
    <w:p w:rsidR="00316823" w:rsidRDefault="00316823">
      <w:pPr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/>
          <w:b/>
          <w:sz w:val="48"/>
          <w:szCs w:val="28"/>
        </w:rPr>
        <w:t>2015</w:t>
      </w:r>
      <w:r>
        <w:rPr>
          <w:rFonts w:ascii="黑体" w:eastAsia="黑体" w:hAnsi="黑体" w:hint="eastAsia"/>
          <w:b/>
          <w:sz w:val="48"/>
          <w:szCs w:val="28"/>
        </w:rPr>
        <w:t>年泉州师范学院篮球比赛</w:t>
      </w:r>
    </w:p>
    <w:p w:rsidR="00316823" w:rsidRDefault="00316823">
      <w:pPr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 w:hint="eastAsia"/>
          <w:b/>
          <w:sz w:val="48"/>
          <w:szCs w:val="28"/>
        </w:rPr>
        <w:t>赛程表</w:t>
      </w:r>
    </w:p>
    <w:sectPr w:rsidR="00316823" w:rsidSect="001013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81F"/>
    <w:rsid w:val="00007AFB"/>
    <w:rsid w:val="000A5FF9"/>
    <w:rsid w:val="00101370"/>
    <w:rsid w:val="001E7001"/>
    <w:rsid w:val="00253CEB"/>
    <w:rsid w:val="00316823"/>
    <w:rsid w:val="003B4EDB"/>
    <w:rsid w:val="00586680"/>
    <w:rsid w:val="006550E4"/>
    <w:rsid w:val="00B0681F"/>
    <w:rsid w:val="00BD15AA"/>
    <w:rsid w:val="00C27D01"/>
    <w:rsid w:val="00D82FDE"/>
    <w:rsid w:val="00E628B1"/>
    <w:rsid w:val="00EE7CAC"/>
    <w:rsid w:val="039B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7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1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137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01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1370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0137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72</Words>
  <Characters>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MJ-大倪</dc:creator>
  <cp:keywords/>
  <dc:description/>
  <cp:lastModifiedBy>Administrator</cp:lastModifiedBy>
  <cp:revision>3</cp:revision>
  <dcterms:created xsi:type="dcterms:W3CDTF">2015-11-09T04:33:00Z</dcterms:created>
  <dcterms:modified xsi:type="dcterms:W3CDTF">2015-11-11T02:16:00Z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