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79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134"/>
        <w:gridCol w:w="851"/>
        <w:gridCol w:w="1984"/>
        <w:gridCol w:w="2756"/>
        <w:gridCol w:w="900"/>
        <w:gridCol w:w="900"/>
      </w:tblGrid>
      <w:tr w:rsidR="0056012C" w:rsidTr="00867F38">
        <w:tc>
          <w:tcPr>
            <w:tcW w:w="1843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13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组别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场序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（浅）参赛队（深）</w:t>
            </w:r>
          </w:p>
        </w:tc>
        <w:tc>
          <w:tcPr>
            <w:tcW w:w="900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场地</w:t>
            </w:r>
          </w:p>
        </w:tc>
        <w:tc>
          <w:tcPr>
            <w:tcW w:w="900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56012C" w:rsidTr="00867F38">
        <w:trPr>
          <w:trHeight w:val="769"/>
        </w:trPr>
        <w:tc>
          <w:tcPr>
            <w:tcW w:w="1843" w:type="dxa"/>
            <w:vMerge w:val="restart"/>
          </w:tcPr>
          <w:p w:rsidR="0056012C" w:rsidRDefault="0056012C">
            <w:pPr>
              <w:spacing w:line="1200" w:lineRule="auto"/>
              <w:jc w:val="center"/>
              <w:rPr>
                <w:b/>
                <w:sz w:val="28"/>
                <w:szCs w:val="28"/>
              </w:rPr>
            </w:pPr>
          </w:p>
          <w:p w:rsidR="0056012C" w:rsidRDefault="0056012C">
            <w:pPr>
              <w:spacing w:line="1200" w:lineRule="auto"/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22"/>
                <w:attr w:name="IsLunarDate" w:val="False"/>
                <w:attr w:name="IsROCDate" w:val="False"/>
              </w:smartTagPr>
              <w:r>
                <w:rPr>
                  <w:b/>
                  <w:sz w:val="28"/>
                  <w:szCs w:val="28"/>
                </w:rPr>
                <w:t>11</w:t>
              </w:r>
              <w:r>
                <w:rPr>
                  <w:rFonts w:hint="eastAsia"/>
                  <w:b/>
                  <w:sz w:val="28"/>
                  <w:szCs w:val="28"/>
                </w:rPr>
                <w:t>月</w:t>
              </w:r>
              <w:r>
                <w:rPr>
                  <w:b/>
                  <w:sz w:val="28"/>
                  <w:szCs w:val="28"/>
                </w:rPr>
                <w:t>22</w:t>
              </w:r>
              <w:r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6012C" w:rsidRDefault="0056012C">
            <w:pPr>
              <w:spacing w:line="120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14:30</w:t>
            </w: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2756" w:type="dxa"/>
          </w:tcPr>
          <w:p w:rsidR="0056012C" w:rsidRDefault="0056012C" w:rsidP="00867F38">
            <w:pPr>
              <w:ind w:firstLineChars="98" w:firstLine="275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音舞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外院</w:t>
            </w:r>
          </w:p>
        </w:tc>
        <w:tc>
          <w:tcPr>
            <w:tcW w:w="900" w:type="dxa"/>
          </w:tcPr>
          <w:p w:rsidR="0056012C" w:rsidRDefault="0056012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56012C" w:rsidRDefault="0056012C">
            <w:pPr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应科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政发</w:t>
            </w:r>
          </w:p>
        </w:tc>
        <w:tc>
          <w:tcPr>
            <w:tcW w:w="900" w:type="dxa"/>
          </w:tcPr>
          <w:p w:rsidR="0056012C" w:rsidRDefault="0056012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rPr>
          <w:trHeight w:val="746"/>
        </w:trPr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6012C" w:rsidRDefault="0056012C">
            <w:pPr>
              <w:spacing w:line="12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15:50</w:t>
            </w: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工商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化生</w:t>
            </w:r>
          </w:p>
        </w:tc>
        <w:tc>
          <w:tcPr>
            <w:tcW w:w="900" w:type="dxa"/>
          </w:tcPr>
          <w:p w:rsidR="0056012C" w:rsidRDefault="0056012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资环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文传</w:t>
            </w:r>
          </w:p>
        </w:tc>
        <w:tc>
          <w:tcPr>
            <w:tcW w:w="900" w:type="dxa"/>
          </w:tcPr>
          <w:p w:rsidR="0056012C" w:rsidRDefault="0056012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6012C" w:rsidRDefault="0056012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17:10</w:t>
            </w: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56012C" w:rsidRDefault="0056012C" w:rsidP="0023797C">
            <w:pPr>
              <w:ind w:firstLineChars="245" w:firstLine="68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软件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数计</w:t>
            </w:r>
          </w:p>
        </w:tc>
        <w:tc>
          <w:tcPr>
            <w:tcW w:w="900" w:type="dxa"/>
          </w:tcPr>
          <w:p w:rsidR="0056012C" w:rsidRDefault="0056012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56012C" w:rsidRDefault="0056012C" w:rsidP="0023797C">
            <w:pPr>
              <w:ind w:firstLineChars="245" w:firstLine="68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政发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资环</w:t>
            </w:r>
          </w:p>
        </w:tc>
        <w:tc>
          <w:tcPr>
            <w:tcW w:w="900" w:type="dxa"/>
          </w:tcPr>
          <w:p w:rsidR="0056012C" w:rsidRDefault="0056012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 w:val="restart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</w:p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</w:p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</w:p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11"/>
                <w:attr w:name="Year" w:val="2015"/>
              </w:smartTagPr>
              <w:r>
                <w:rPr>
                  <w:b/>
                  <w:sz w:val="28"/>
                  <w:szCs w:val="28"/>
                </w:rPr>
                <w:t>11</w:t>
              </w:r>
              <w:r>
                <w:rPr>
                  <w:rFonts w:hint="eastAsia"/>
                  <w:b/>
                  <w:sz w:val="28"/>
                  <w:szCs w:val="28"/>
                </w:rPr>
                <w:t>月</w:t>
              </w:r>
              <w:r>
                <w:rPr>
                  <w:b/>
                  <w:sz w:val="28"/>
                  <w:szCs w:val="28"/>
                </w:rPr>
                <w:t>23</w:t>
              </w:r>
              <w:r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</w:tc>
        <w:tc>
          <w:tcPr>
            <w:tcW w:w="1134" w:type="dxa"/>
            <w:vMerge w:val="restart"/>
          </w:tcPr>
          <w:p w:rsidR="0056012C" w:rsidRDefault="0056012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18:00</w:t>
            </w: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2756" w:type="dxa"/>
          </w:tcPr>
          <w:p w:rsidR="0056012C" w:rsidRDefault="0056012C">
            <w:pPr>
              <w:ind w:firstLineChars="147" w:firstLine="413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资环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数计</w:t>
            </w:r>
          </w:p>
        </w:tc>
        <w:tc>
          <w:tcPr>
            <w:tcW w:w="900" w:type="dxa"/>
          </w:tcPr>
          <w:p w:rsidR="0056012C" w:rsidRDefault="0056012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56012C" w:rsidRDefault="0056012C" w:rsidP="0023797C">
            <w:pPr>
              <w:ind w:firstLineChars="245" w:firstLine="68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化生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物信</w:t>
            </w:r>
          </w:p>
        </w:tc>
        <w:tc>
          <w:tcPr>
            <w:tcW w:w="900" w:type="dxa"/>
          </w:tcPr>
          <w:p w:rsidR="0056012C" w:rsidRDefault="0056012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工商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外院</w:t>
            </w:r>
          </w:p>
        </w:tc>
        <w:tc>
          <w:tcPr>
            <w:tcW w:w="900" w:type="dxa"/>
          </w:tcPr>
          <w:p w:rsidR="0056012C" w:rsidRDefault="0056012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美设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政发</w:t>
            </w:r>
          </w:p>
        </w:tc>
        <w:tc>
          <w:tcPr>
            <w:tcW w:w="900" w:type="dxa"/>
          </w:tcPr>
          <w:p w:rsidR="0056012C" w:rsidRDefault="0056012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6012C" w:rsidRDefault="0056012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20:40</w:t>
            </w: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文传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音舞</w:t>
            </w:r>
          </w:p>
        </w:tc>
        <w:tc>
          <w:tcPr>
            <w:tcW w:w="900" w:type="dxa"/>
          </w:tcPr>
          <w:p w:rsidR="0056012C" w:rsidRDefault="0056012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软件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教科</w:t>
            </w:r>
          </w:p>
        </w:tc>
        <w:tc>
          <w:tcPr>
            <w:tcW w:w="900" w:type="dxa"/>
          </w:tcPr>
          <w:p w:rsidR="0056012C" w:rsidRDefault="0056012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 w:val="restart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</w:p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</w:p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11"/>
                <w:attr w:name="Year" w:val="2015"/>
              </w:smartTagPr>
              <w:r>
                <w:rPr>
                  <w:b/>
                  <w:sz w:val="28"/>
                  <w:szCs w:val="28"/>
                </w:rPr>
                <w:t>11</w:t>
              </w:r>
              <w:r>
                <w:rPr>
                  <w:rFonts w:hint="eastAsia"/>
                  <w:b/>
                  <w:sz w:val="28"/>
                  <w:szCs w:val="28"/>
                </w:rPr>
                <w:t>月</w:t>
              </w:r>
              <w:r>
                <w:rPr>
                  <w:b/>
                  <w:sz w:val="28"/>
                  <w:szCs w:val="28"/>
                </w:rPr>
                <w:t>24</w:t>
              </w:r>
              <w:r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</w:tc>
        <w:tc>
          <w:tcPr>
            <w:tcW w:w="1134" w:type="dxa"/>
            <w:vMerge w:val="restart"/>
          </w:tcPr>
          <w:p w:rsidR="0056012C" w:rsidRDefault="0056012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18:00</w:t>
            </w: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56012C" w:rsidRDefault="0056012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49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工商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音舞</w:t>
            </w:r>
          </w:p>
        </w:tc>
        <w:tc>
          <w:tcPr>
            <w:tcW w:w="900" w:type="dxa"/>
          </w:tcPr>
          <w:p w:rsidR="0056012C" w:rsidRDefault="0056012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文传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政发</w:t>
            </w:r>
          </w:p>
        </w:tc>
        <w:tc>
          <w:tcPr>
            <w:tcW w:w="900" w:type="dxa"/>
          </w:tcPr>
          <w:p w:rsidR="0056012C" w:rsidRDefault="0056012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19:20</w:t>
            </w: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化生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美设</w:t>
            </w:r>
          </w:p>
        </w:tc>
        <w:tc>
          <w:tcPr>
            <w:tcW w:w="900" w:type="dxa"/>
          </w:tcPr>
          <w:p w:rsidR="0056012C" w:rsidRDefault="0056012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数计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资环</w:t>
            </w:r>
          </w:p>
        </w:tc>
        <w:tc>
          <w:tcPr>
            <w:tcW w:w="900" w:type="dxa"/>
          </w:tcPr>
          <w:p w:rsidR="0056012C" w:rsidRDefault="0056012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20:40</w:t>
            </w:r>
          </w:p>
          <w:p w:rsidR="0056012C" w:rsidRDefault="0056012C">
            <w:pPr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外院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物信</w:t>
            </w:r>
          </w:p>
        </w:tc>
        <w:tc>
          <w:tcPr>
            <w:tcW w:w="900" w:type="dxa"/>
          </w:tcPr>
          <w:p w:rsidR="0056012C" w:rsidRDefault="0056012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56012C" w:rsidTr="00867F38">
        <w:tc>
          <w:tcPr>
            <w:tcW w:w="1843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2756" w:type="dxa"/>
          </w:tcPr>
          <w:p w:rsidR="0056012C" w:rsidRDefault="005601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航海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应科</w:t>
            </w:r>
          </w:p>
        </w:tc>
        <w:tc>
          <w:tcPr>
            <w:tcW w:w="900" w:type="dxa"/>
          </w:tcPr>
          <w:p w:rsidR="0056012C" w:rsidRDefault="0056012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center"/>
          </w:tcPr>
          <w:p w:rsidR="0056012C" w:rsidRDefault="0056012C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</w:tbl>
    <w:p w:rsidR="0056012C" w:rsidRDefault="0056012C" w:rsidP="0023797C">
      <w:pPr>
        <w:jc w:val="center"/>
        <w:rPr>
          <w:rFonts w:ascii="黑体" w:eastAsia="黑体" w:hAnsi="黑体"/>
          <w:b/>
          <w:sz w:val="48"/>
          <w:szCs w:val="28"/>
        </w:rPr>
      </w:pPr>
      <w:r>
        <w:rPr>
          <w:rFonts w:ascii="黑体" w:eastAsia="黑体" w:hAnsi="黑体"/>
          <w:b/>
          <w:sz w:val="48"/>
          <w:szCs w:val="28"/>
        </w:rPr>
        <w:t>2015</w:t>
      </w:r>
      <w:r>
        <w:rPr>
          <w:rFonts w:ascii="黑体" w:eastAsia="黑体" w:hAnsi="黑体" w:hint="eastAsia"/>
          <w:b/>
          <w:sz w:val="48"/>
          <w:szCs w:val="28"/>
        </w:rPr>
        <w:t>年泉州师范学院篮球比赛</w:t>
      </w:r>
    </w:p>
    <w:p w:rsidR="0056012C" w:rsidRDefault="0056012C" w:rsidP="0023797C">
      <w:pPr>
        <w:jc w:val="center"/>
        <w:rPr>
          <w:rFonts w:ascii="黑体" w:eastAsia="黑体" w:hAnsi="黑体"/>
          <w:b/>
          <w:sz w:val="48"/>
          <w:szCs w:val="28"/>
        </w:rPr>
      </w:pPr>
      <w:r>
        <w:rPr>
          <w:rFonts w:ascii="黑体" w:eastAsia="黑体" w:hAnsi="黑体" w:hint="eastAsia"/>
          <w:b/>
          <w:sz w:val="48"/>
          <w:szCs w:val="28"/>
        </w:rPr>
        <w:t>赛程表</w:t>
      </w:r>
    </w:p>
    <w:p w:rsidR="0056012C" w:rsidRPr="0023797C" w:rsidRDefault="0056012C" w:rsidP="0023797C">
      <w:pPr>
        <w:rPr>
          <w:szCs w:val="28"/>
        </w:rPr>
      </w:pPr>
    </w:p>
    <w:sectPr w:rsidR="0056012C" w:rsidRPr="0023797C" w:rsidSect="00BF0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12C" w:rsidRDefault="0056012C" w:rsidP="00122B8E">
      <w:r>
        <w:separator/>
      </w:r>
    </w:p>
  </w:endnote>
  <w:endnote w:type="continuationSeparator" w:id="0">
    <w:p w:rsidR="0056012C" w:rsidRDefault="0056012C" w:rsidP="00122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12C" w:rsidRDefault="0056012C" w:rsidP="00122B8E">
      <w:r>
        <w:separator/>
      </w:r>
    </w:p>
  </w:footnote>
  <w:footnote w:type="continuationSeparator" w:id="0">
    <w:p w:rsidR="0056012C" w:rsidRDefault="0056012C" w:rsidP="00122B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81F"/>
    <w:rsid w:val="000E6FE4"/>
    <w:rsid w:val="00122B8E"/>
    <w:rsid w:val="001E7001"/>
    <w:rsid w:val="002037A8"/>
    <w:rsid w:val="0023797C"/>
    <w:rsid w:val="00253CEB"/>
    <w:rsid w:val="0056012C"/>
    <w:rsid w:val="00586680"/>
    <w:rsid w:val="00640CD5"/>
    <w:rsid w:val="0068049C"/>
    <w:rsid w:val="00691BC3"/>
    <w:rsid w:val="0078255F"/>
    <w:rsid w:val="00867F38"/>
    <w:rsid w:val="00AF62F1"/>
    <w:rsid w:val="00B0681F"/>
    <w:rsid w:val="00BD15AA"/>
    <w:rsid w:val="00BF0333"/>
    <w:rsid w:val="00C67887"/>
    <w:rsid w:val="00CC0966"/>
    <w:rsid w:val="00D1458F"/>
    <w:rsid w:val="00DD7AC1"/>
    <w:rsid w:val="00E3043F"/>
    <w:rsid w:val="00F224DA"/>
    <w:rsid w:val="00F67B01"/>
    <w:rsid w:val="48FA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33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F0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F033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F0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F0333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BF033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4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72</Words>
  <Characters>414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MJ-大倪</dc:creator>
  <cp:keywords/>
  <dc:description/>
  <cp:lastModifiedBy>Administrator</cp:lastModifiedBy>
  <cp:revision>7</cp:revision>
  <dcterms:created xsi:type="dcterms:W3CDTF">2015-11-09T04:33:00Z</dcterms:created>
  <dcterms:modified xsi:type="dcterms:W3CDTF">2015-11-11T02:29:00Z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